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B4" w:rsidRDefault="00766AB4" w:rsidP="00762A58">
      <w:pPr>
        <w:pStyle w:val="BodyText"/>
        <w:spacing w:after="0"/>
        <w:jc w:val="right"/>
        <w:rPr>
          <w:b/>
          <w:bCs/>
        </w:rPr>
      </w:pPr>
      <w:r>
        <w:rPr>
          <w:b/>
          <w:bCs/>
        </w:rPr>
        <w:t xml:space="preserve">ФОРМА №2                                                              </w:t>
      </w:r>
    </w:p>
    <w:p w:rsidR="00766AB4" w:rsidRPr="00047944" w:rsidRDefault="00766AB4" w:rsidP="00762A58">
      <w:pPr>
        <w:pStyle w:val="BodyText"/>
        <w:spacing w:after="0"/>
        <w:jc w:val="left"/>
      </w:pPr>
      <w:r>
        <w:rPr>
          <w:b/>
          <w:bCs/>
        </w:rPr>
        <w:t xml:space="preserve">                                             </w:t>
      </w:r>
      <w:r w:rsidRPr="00047944">
        <w:rPr>
          <w:b/>
          <w:bCs/>
        </w:rPr>
        <w:t>(фирменный бланк Поставщика)</w:t>
      </w:r>
    </w:p>
    <w:p w:rsidR="00766AB4" w:rsidRDefault="00766AB4" w:rsidP="00762A58">
      <w:pPr>
        <w:pStyle w:val="BodyText"/>
        <w:tabs>
          <w:tab w:val="right" w:pos="9638"/>
        </w:tabs>
        <w:spacing w:after="0"/>
        <w:jc w:val="left"/>
      </w:pPr>
    </w:p>
    <w:p w:rsidR="00766AB4" w:rsidRDefault="00766AB4" w:rsidP="00762A58">
      <w:pPr>
        <w:pStyle w:val="BodyText"/>
        <w:tabs>
          <w:tab w:val="right" w:pos="9638"/>
        </w:tabs>
        <w:spacing w:after="0"/>
        <w:jc w:val="left"/>
      </w:pPr>
    </w:p>
    <w:p w:rsidR="00766AB4" w:rsidRPr="00047944" w:rsidRDefault="00766AB4" w:rsidP="00762A58">
      <w:pPr>
        <w:pStyle w:val="BodyText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766AB4" w:rsidRDefault="00766AB4" w:rsidP="00762A58">
      <w:pPr>
        <w:ind w:left="-2410" w:right="19"/>
        <w:jc w:val="center"/>
        <w:rPr>
          <w:b/>
        </w:rPr>
      </w:pPr>
    </w:p>
    <w:p w:rsidR="00766AB4" w:rsidRDefault="00766AB4" w:rsidP="00762A58">
      <w:pPr>
        <w:ind w:left="-2410" w:right="19"/>
        <w:jc w:val="center"/>
        <w:rPr>
          <w:b/>
        </w:rPr>
      </w:pPr>
    </w:p>
    <w:p w:rsidR="00766AB4" w:rsidRPr="00047944" w:rsidRDefault="00766AB4" w:rsidP="00762A5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766AB4" w:rsidRPr="00047944" w:rsidRDefault="00766AB4" w:rsidP="00762A5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лома черных и цветных металлов </w:t>
      </w:r>
      <w:r w:rsidRPr="0024576D">
        <w:rPr>
          <w:b/>
        </w:rPr>
        <w:t>ООО «Технологический транспорт»</w:t>
      </w:r>
    </w:p>
    <w:p w:rsidR="00766AB4" w:rsidRPr="00047944" w:rsidRDefault="00766AB4" w:rsidP="00762A5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766AB4" w:rsidRPr="00047944" w:rsidRDefault="00766AB4" w:rsidP="00762A58">
      <w:pPr>
        <w:tabs>
          <w:tab w:val="right" w:pos="9720"/>
        </w:tabs>
        <w:spacing w:after="120"/>
        <w:jc w:val="center"/>
      </w:pPr>
      <w:bookmarkStart w:id="0" w:name="_GoBack"/>
      <w:bookmarkEnd w:id="0"/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4"/>
        <w:gridCol w:w="3578"/>
        <w:gridCol w:w="3139"/>
      </w:tblGrid>
      <w:tr w:rsidR="00766AB4" w:rsidRPr="00FF0661" w:rsidTr="00940F3A">
        <w:tc>
          <w:tcPr>
            <w:tcW w:w="1491" w:type="pct"/>
            <w:shd w:val="clear" w:color="auto" w:fill="FFD200"/>
            <w:vAlign w:val="center"/>
          </w:tcPr>
          <w:p w:rsidR="00766AB4" w:rsidRPr="00047944" w:rsidRDefault="00766AB4" w:rsidP="00940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66AB4" w:rsidRPr="00047944" w:rsidRDefault="00766AB4" w:rsidP="00940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66AB4" w:rsidRPr="00047944" w:rsidRDefault="00766AB4" w:rsidP="00940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66AB4" w:rsidRPr="00047944" w:rsidRDefault="00766AB4" w:rsidP="00940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66AB4" w:rsidRPr="00FF0661" w:rsidTr="00940F3A">
        <w:tc>
          <w:tcPr>
            <w:tcW w:w="5000" w:type="pct"/>
            <w:gridSpan w:val="3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  <w:lang w:val="en-US"/>
              </w:rPr>
            </w:pPr>
            <w:smartTag w:uri="urn:schemas-microsoft-com:office:smarttags" w:element="place">
              <w:r w:rsidRPr="00F24E8F">
                <w:rPr>
                  <w:sz w:val="20"/>
                  <w:szCs w:val="20"/>
                  <w:lang w:val="en-US"/>
                </w:rPr>
                <w:t>I.</w:t>
              </w:r>
            </w:smartTag>
            <w:r w:rsidRPr="00F24E8F">
              <w:rPr>
                <w:sz w:val="20"/>
                <w:szCs w:val="20"/>
                <w:lang w:val="en-US"/>
              </w:rPr>
              <w:t xml:space="preserve"> Поставщик</w:t>
            </w:r>
          </w:p>
        </w:tc>
      </w:tr>
      <w:tr w:rsidR="00766AB4" w:rsidRPr="00FF0661" w:rsidTr="00940F3A">
        <w:tc>
          <w:tcPr>
            <w:tcW w:w="1491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66AB4" w:rsidRPr="00F24E8F" w:rsidRDefault="00766AB4" w:rsidP="00940F3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6AB4" w:rsidRPr="00FF0661" w:rsidTr="00940F3A">
        <w:tc>
          <w:tcPr>
            <w:tcW w:w="1491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6AB4" w:rsidRPr="00FF0661" w:rsidTr="00940F3A">
        <w:tc>
          <w:tcPr>
            <w:tcW w:w="5000" w:type="pct"/>
            <w:gridSpan w:val="3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766AB4" w:rsidRPr="00FF0661" w:rsidTr="00940F3A">
        <w:tc>
          <w:tcPr>
            <w:tcW w:w="1491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6AB4" w:rsidRPr="00FF0661" w:rsidTr="00940F3A">
        <w:tc>
          <w:tcPr>
            <w:tcW w:w="1491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6AB4" w:rsidRPr="00FF0661" w:rsidTr="00940F3A">
        <w:tc>
          <w:tcPr>
            <w:tcW w:w="5000" w:type="pct"/>
            <w:gridSpan w:val="3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66AB4" w:rsidRPr="00FF0661" w:rsidTr="00940F3A">
        <w:tc>
          <w:tcPr>
            <w:tcW w:w="1491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6AB4" w:rsidRPr="00FF0661" w:rsidTr="00940F3A">
        <w:tc>
          <w:tcPr>
            <w:tcW w:w="1491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6AB4" w:rsidRPr="00FF0661" w:rsidTr="00940F3A">
        <w:tc>
          <w:tcPr>
            <w:tcW w:w="5000" w:type="pct"/>
            <w:gridSpan w:val="3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66AB4" w:rsidRPr="00FF0661" w:rsidTr="00940F3A">
        <w:tc>
          <w:tcPr>
            <w:tcW w:w="1491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66AB4" w:rsidRPr="00F24E8F" w:rsidRDefault="00766AB4" w:rsidP="00940F3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66AB4" w:rsidRPr="00F24E8F" w:rsidRDefault="00766AB4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6AB4" w:rsidRPr="00FF0661" w:rsidTr="00940F3A">
        <w:tc>
          <w:tcPr>
            <w:tcW w:w="1491" w:type="pct"/>
            <w:shd w:val="clear" w:color="auto" w:fill="FFFFFF"/>
          </w:tcPr>
          <w:p w:rsidR="00766AB4" w:rsidRPr="00FF0661" w:rsidRDefault="00766AB4" w:rsidP="00940F3A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766AB4" w:rsidRPr="00FF0661" w:rsidRDefault="00766AB4" w:rsidP="00940F3A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766AB4" w:rsidRPr="00FF0661" w:rsidRDefault="00766AB4" w:rsidP="00940F3A">
            <w:pPr>
              <w:ind w:right="14"/>
            </w:pPr>
          </w:p>
        </w:tc>
      </w:tr>
    </w:tbl>
    <w:p w:rsidR="00766AB4" w:rsidRDefault="00766AB4" w:rsidP="00762A5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766AB4" w:rsidRPr="00F24E8F" w:rsidRDefault="00766AB4" w:rsidP="00762A58">
      <w:pPr>
        <w:rPr>
          <w:i/>
        </w:rPr>
      </w:pPr>
      <w:r w:rsidRPr="00F24E8F">
        <w:rPr>
          <w:i/>
        </w:rPr>
        <w:t xml:space="preserve">Примечание: </w:t>
      </w:r>
    </w:p>
    <w:p w:rsidR="00766AB4" w:rsidRPr="00F24E8F" w:rsidRDefault="00766AB4" w:rsidP="00762A58">
      <w:pPr>
        <w:pStyle w:val="ListParagraph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766AB4" w:rsidRPr="00F24E8F" w:rsidRDefault="00766AB4" w:rsidP="00762A58">
      <w:pPr>
        <w:pStyle w:val="ListParagraph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66AB4" w:rsidRDefault="00766AB4" w:rsidP="00762A58">
      <w:pPr>
        <w:pStyle w:val="ListParagraph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766AB4" w:rsidRPr="00F24E8F" w:rsidRDefault="00766AB4" w:rsidP="00762A58">
      <w:pPr>
        <w:pStyle w:val="ListParagraph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766AB4" w:rsidRPr="00F24E8F" w:rsidRDefault="00766AB4" w:rsidP="00762A58">
      <w:pPr>
        <w:pStyle w:val="ListParagraph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766AB4" w:rsidRDefault="00766AB4" w:rsidP="00762A58">
      <w:pPr>
        <w:spacing w:before="134"/>
        <w:ind w:left="5" w:right="14" w:firstLine="355"/>
        <w:rPr>
          <w:sz w:val="22"/>
        </w:rPr>
      </w:pPr>
    </w:p>
    <w:p w:rsidR="00766AB4" w:rsidRPr="00F24E8F" w:rsidRDefault="00766AB4" w:rsidP="00A510EF">
      <w:pPr>
        <w:jc w:val="left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                </w:t>
      </w:r>
      <w:r w:rsidRPr="00F24E8F">
        <w:rPr>
          <w:color w:val="000000"/>
          <w:spacing w:val="-2"/>
        </w:rPr>
        <w:t xml:space="preserve">(подпись) </w:t>
      </w:r>
      <w:r>
        <w:rPr>
          <w:color w:val="000000"/>
          <w:spacing w:val="-2"/>
        </w:rPr>
        <w:t xml:space="preserve">                     </w:t>
      </w:r>
      <w:r w:rsidRPr="00F24E8F">
        <w:rPr>
          <w:color w:val="000000"/>
          <w:spacing w:val="-2"/>
        </w:rPr>
        <w:t>Ф. И. О.</w:t>
      </w:r>
      <w:r>
        <w:rPr>
          <w:color w:val="000000"/>
          <w:spacing w:val="-2"/>
        </w:rPr>
        <w:t xml:space="preserve"> _______________________________</w:t>
      </w:r>
    </w:p>
    <w:p w:rsidR="00766AB4" w:rsidRPr="00F24E8F" w:rsidRDefault="00766AB4" w:rsidP="00762A58">
      <w:pPr>
        <w:rPr>
          <w:color w:val="000000"/>
          <w:spacing w:val="-2"/>
        </w:rPr>
      </w:pPr>
    </w:p>
    <w:p w:rsidR="00766AB4" w:rsidRPr="00F24E8F" w:rsidRDefault="00766AB4" w:rsidP="00762A5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766AB4" w:rsidRPr="00F24E8F" w:rsidRDefault="00766AB4" w:rsidP="00762A58">
      <w:r w:rsidRPr="00F24E8F">
        <w:rPr>
          <w:color w:val="000000"/>
          <w:spacing w:val="-2"/>
        </w:rPr>
        <w:t>Тел.</w:t>
      </w:r>
    </w:p>
    <w:p w:rsidR="00766AB4" w:rsidRDefault="00766AB4"/>
    <w:sectPr w:rsidR="00766AB4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A58"/>
    <w:rsid w:val="00036B5B"/>
    <w:rsid w:val="00047944"/>
    <w:rsid w:val="000804AF"/>
    <w:rsid w:val="000F3BA7"/>
    <w:rsid w:val="002007FF"/>
    <w:rsid w:val="00211E62"/>
    <w:rsid w:val="002420BA"/>
    <w:rsid w:val="0024576D"/>
    <w:rsid w:val="002B25D8"/>
    <w:rsid w:val="0039546C"/>
    <w:rsid w:val="00455134"/>
    <w:rsid w:val="00457490"/>
    <w:rsid w:val="00611F34"/>
    <w:rsid w:val="00620F8A"/>
    <w:rsid w:val="00661B6A"/>
    <w:rsid w:val="006C1080"/>
    <w:rsid w:val="007351DD"/>
    <w:rsid w:val="00762A58"/>
    <w:rsid w:val="00766AB4"/>
    <w:rsid w:val="007C1F03"/>
    <w:rsid w:val="007D64DE"/>
    <w:rsid w:val="009130BC"/>
    <w:rsid w:val="00940F3A"/>
    <w:rsid w:val="00967632"/>
    <w:rsid w:val="00985582"/>
    <w:rsid w:val="009B3ED2"/>
    <w:rsid w:val="009B7528"/>
    <w:rsid w:val="00A510EF"/>
    <w:rsid w:val="00A60696"/>
    <w:rsid w:val="00AB5B5F"/>
    <w:rsid w:val="00AC4711"/>
    <w:rsid w:val="00AE2A27"/>
    <w:rsid w:val="00BC2D23"/>
    <w:rsid w:val="00C04F6C"/>
    <w:rsid w:val="00C852DE"/>
    <w:rsid w:val="00CD5CB3"/>
    <w:rsid w:val="00D96D5B"/>
    <w:rsid w:val="00DB3AC7"/>
    <w:rsid w:val="00E31810"/>
    <w:rsid w:val="00E40AD1"/>
    <w:rsid w:val="00F07861"/>
    <w:rsid w:val="00F24E8F"/>
    <w:rsid w:val="00F86A56"/>
    <w:rsid w:val="00FD2518"/>
    <w:rsid w:val="00FF0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A58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762A58"/>
    <w:pPr>
      <w:ind w:left="708"/>
    </w:pPr>
  </w:style>
  <w:style w:type="paragraph" w:styleId="BodyText">
    <w:name w:val="Body Text"/>
    <w:basedOn w:val="Normal"/>
    <w:link w:val="BodyTextChar"/>
    <w:uiPriority w:val="99"/>
    <w:rsid w:val="00762A5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62A5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762A5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268</Words>
  <Characters>1530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User</cp:lastModifiedBy>
  <cp:revision>6</cp:revision>
  <dcterms:created xsi:type="dcterms:W3CDTF">2018-02-14T09:27:00Z</dcterms:created>
  <dcterms:modified xsi:type="dcterms:W3CDTF">2018-11-13T12:20:00Z</dcterms:modified>
</cp:coreProperties>
</file>